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3EB" w:rsidRPr="00962C9A" w:rsidRDefault="000143EB" w:rsidP="00962C9A">
      <w:pPr>
        <w:tabs>
          <w:tab w:val="left" w:pos="3165"/>
        </w:tabs>
        <w:rPr>
          <w:rFonts w:ascii="Hand writing Mutlu" w:hAnsi="Hand writing Mutlu"/>
          <w:sz w:val="48"/>
          <w:szCs w:val="4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6.8pt;margin-top:43.05pt;width:89.25pt;height:35pt;z-index:251641344">
            <v:textbox style="mso-next-textbox:#_x0000_s1026">
              <w:txbxContent>
                <w:p w:rsidR="000143EB" w:rsidRPr="00DE7E8A" w:rsidRDefault="000143EB" w:rsidP="00962C9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Pr="00DE7E8A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an</w:t>
                  </w:r>
                  <w:r w:rsidRPr="0051795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group id="Grup 896" o:spid="_x0000_s1027" style="position:absolute;margin-left:64.2pt;margin-top:3.95pt;width:446.95pt;height:35pt;z-index:251642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0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0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0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0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0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0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0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group id="_x0000_s1067" style="position:absolute;margin-left:63.2pt;margin-top:50.1pt;width:445.4pt;height:35pt;z-index:251643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0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0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0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107" type="#_x0000_t202" style="position:absolute;margin-left:-.5pt;margin-top:2.45pt;width:45.6pt;height:36pt;z-index:251640320">
            <v:textbox style="mso-next-textbox:#_x0000_s1107">
              <w:txbxContent>
                <w:p w:rsidR="000143EB" w:rsidRPr="00DE7E8A" w:rsidRDefault="000143EB" w:rsidP="00962C9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51795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ne</w:t>
                  </w:r>
                  <w:r w:rsidRPr="00DE7E8A"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202" style="position:absolute;margin-left:-51.95pt;margin-top:2.1pt;width:47.8pt;height:36pt;z-index:251639296">
            <v:textbox style="mso-next-textbox:#_x0000_s1108">
              <w:txbxContent>
                <w:p w:rsidR="000143EB" w:rsidRPr="00DE7E8A" w:rsidRDefault="000143EB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ann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9" type="#_x0000_t202" style="position:absolute;margin-left:-21pt;margin-top:-31.4pt;width:156.75pt;height:26.4pt;z-index:251661824" strokecolor="white">
            <v:textbox style="mso-next-textbox:#_x0000_s1109">
              <w:txbxContent>
                <w:p w:rsidR="000143EB" w:rsidRPr="0090446E" w:rsidRDefault="000143EB" w:rsidP="00624385">
                  <w:pPr>
                    <w:rPr>
                      <w:color w:val="00B0F0"/>
                    </w:rPr>
                  </w:pPr>
                  <w:r w:rsidRPr="0090446E">
                    <w:rPr>
                      <w:color w:val="00B0F0"/>
                    </w:rPr>
                    <w:t>Okuyalım, yazalım.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48"/>
          <w:szCs w:val="48"/>
        </w:rPr>
        <w:t>anne</w:t>
      </w:r>
    </w:p>
    <w:p w:rsidR="000143EB" w:rsidRDefault="000143EB"/>
    <w:p w:rsidR="000143EB" w:rsidRDefault="000143EB" w:rsidP="00962C9A">
      <w:pPr>
        <w:rPr>
          <w:noProof/>
        </w:rPr>
      </w:pPr>
      <w:r>
        <w:rPr>
          <w:noProof/>
        </w:rPr>
        <w:pict>
          <v:group id="_x0000_s1110" style="position:absolute;margin-left:63.2pt;margin-top:55.1pt;width:446.45pt;height:35pt;z-index:251645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1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1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1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1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1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1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group id="_x0000_s1150" style="position:absolute;margin-left:64.5pt;margin-top:16.3pt;width:449.85pt;height:35pt;z-index:2516444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15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15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15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5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1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1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1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hyperlink r:id="rId6" w:history="1">
        <w:r w:rsidRPr="001C5D75"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s://encrypted-tbn0.gstatic.com/images?q=tbn:ANd9GcTZI1ZPeWPCWKiHpgKpWNne_tJ7fI2dMOHTWcXaOW2m8CI-mVkY" href="http://www.google.com.tr/url?sa=i&amp;rct=j&amp;q=&amp;esrc=s&amp;frm=1&amp;source=images&amp;cd=&amp;cad=rja&amp;docid=8NImXgW2gBtSIM&amp;tbnid=fIHYYjtOulsk9M:&amp;ved=&amp;url=http://www.doraoyunlari.gen.tr/oyun/anne-boyama-oyunu.html&amp;ei=H4-dUsvsIcz40gWsrIEg&amp;bvm=bv.57155469,d.d2k&amp;psig=AFQjCNFovkOINspD40VSapbIqNetlvtX8g&amp;ust=13861439037516" style="width:71.25pt;height:87.75pt;visibility:visible" o:button="t">
              <v:fill o:detectmouseclick="t"/>
              <v:imagedata r:id="rId7" o:title=""/>
            </v:shape>
          </w:pict>
        </w:r>
      </w:hyperlink>
    </w:p>
    <w:p w:rsidR="000143EB" w:rsidRDefault="000143EB" w:rsidP="00962C9A">
      <w:pPr>
        <w:rPr>
          <w:rFonts w:ascii="Hand writing Mutlu" w:hAnsi="Hand writing Mutlu"/>
          <w:b/>
          <w:noProof/>
          <w:sz w:val="52"/>
        </w:rPr>
      </w:pPr>
      <w:r>
        <w:rPr>
          <w:noProof/>
        </w:rPr>
        <w:pict>
          <v:group id="_x0000_s1190" style="position:absolute;margin-left:-19.35pt;margin-top:50.65pt;width:519.9pt;height:35pt;z-index:251649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1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1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1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1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2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52"/>
          <w:szCs w:val="52"/>
        </w:rPr>
        <w:t>Anne Atilla ile Ali 1 aile.</w:t>
      </w:r>
    </w:p>
    <w:p w:rsidR="000143EB" w:rsidRDefault="000143EB" w:rsidP="00962C9A">
      <w:pPr>
        <w:rPr>
          <w:rFonts w:ascii="Hand writing Mutlu" w:hAnsi="Hand writing Mutlu"/>
          <w:b/>
          <w:noProof/>
          <w:sz w:val="52"/>
        </w:rPr>
      </w:pPr>
      <w:r>
        <w:rPr>
          <w:noProof/>
        </w:rPr>
        <w:pict>
          <v:group id="_x0000_s1230" style="position:absolute;margin-left:-22.05pt;margin-top:33.25pt;width:522.4pt;height:35pt;z-index:251647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2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2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2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2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2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143EB" w:rsidRDefault="000143EB" w:rsidP="00962C9A">
      <w:pPr>
        <w:rPr>
          <w:rFonts w:ascii="Hand writing Mutlu" w:hAnsi="Hand writing Mutlu"/>
          <w:b/>
          <w:noProof/>
          <w:sz w:val="52"/>
        </w:rPr>
      </w:pPr>
      <w:r>
        <w:rPr>
          <w:noProof/>
        </w:rPr>
        <w:pict>
          <v:group id="_x0000_s1270" style="position:absolute;margin-left:-19.9pt;margin-top:17.05pt;width:519.2pt;height:35pt;z-index:251648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2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2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2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2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2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3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143EB" w:rsidRPr="00517953" w:rsidRDefault="000143EB" w:rsidP="00EF543F">
      <w:pPr>
        <w:rPr>
          <w:rFonts w:ascii="Hand writing Mutlu" w:hAnsi="Hand writing Mutlu"/>
          <w:b/>
          <w:noProof/>
          <w:sz w:val="52"/>
        </w:rPr>
      </w:pPr>
      <w:r>
        <w:rPr>
          <w:noProof/>
        </w:rPr>
        <w:pict>
          <v:shape id="_x0000_s1310" type="#_x0000_t202" style="position:absolute;margin-left:-33.4pt;margin-top:6.8pt;width:43.75pt;height:36pt;z-index:251650560">
            <v:textbox style="mso-next-textbox:#_x0000_s1310">
              <w:txbxContent>
                <w:p w:rsidR="000143EB" w:rsidRPr="00DE7E8A" w:rsidRDefault="000143EB" w:rsidP="005C4DF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taaa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311" style="position:absolute;margin-left:78.7pt;margin-top:41.7pt;width:420.95pt;height:35pt;z-index:2516546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3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3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3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3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3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3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group id="_x0000_s1351" style="position:absolute;margin-left:81.45pt;margin-top:1.4pt;width:416.05pt;height:35pt;z-index:251653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3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3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3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3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3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3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391" type="#_x0000_t202" style="position:absolute;margin-left:-18.65pt;margin-top:49.85pt;width:69.4pt;height:36pt;z-index:251652608">
            <v:textbox style="mso-next-textbox:#_x0000_s1391">
              <w:txbxContent>
                <w:p w:rsidR="000143EB" w:rsidRPr="00DE7E8A" w:rsidRDefault="000143EB" w:rsidP="001D4DF7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ta</w:t>
                  </w:r>
                  <w:r w:rsidRPr="0051795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n</w:t>
                  </w:r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2" type="#_x0000_t202" style="position:absolute;margin-left:12.65pt;margin-top:6.8pt;width:47.2pt;height:36pt;z-index:251651584">
            <v:textbox style="mso-next-textbox:#_x0000_s1392">
              <w:txbxContent>
                <w:p w:rsidR="000143EB" w:rsidRPr="00DE7E8A" w:rsidRDefault="000143EB" w:rsidP="005C4DF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51795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n</w:t>
                  </w:r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52"/>
        </w:rPr>
        <w:t xml:space="preserve">         tane            </w:t>
      </w:r>
    </w:p>
    <w:p w:rsidR="000143EB" w:rsidRDefault="000143EB" w:rsidP="005765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43EB" w:rsidRDefault="000143EB" w:rsidP="005765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43EB" w:rsidRDefault="000143EB" w:rsidP="0057655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group id="_x0000_s1393" style="position:absolute;margin-left:-22.2pt;margin-top:2.25pt;width:521.5pt;height:35pt;z-index:2516751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39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39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39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9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0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4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4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143EB" w:rsidRDefault="000143EB" w:rsidP="005765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43EB" w:rsidRPr="00576553" w:rsidRDefault="000143EB" w:rsidP="005765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43EB" w:rsidRDefault="000143EB" w:rsidP="00962C9A">
      <w:pPr>
        <w:rPr>
          <w:rFonts w:ascii="Hand writing Mutlu" w:hAnsi="Hand writing Mutlu"/>
          <w:b/>
          <w:noProof/>
          <w:sz w:val="52"/>
        </w:rPr>
      </w:pPr>
      <w:r>
        <w:rPr>
          <w:noProof/>
        </w:rPr>
        <w:pict>
          <v:group id="_x0000_s1433" style="position:absolute;margin-left:67.35pt;margin-top:59.1pt;width:432.3pt;height:35pt;z-index:251659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43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4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4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4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4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5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4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group id="_x0000_s1473" style="position:absolute;margin-left:68.25pt;margin-top:13.25pt;width:432.3pt;height:35pt;z-index:2516464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47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7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47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4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7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8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4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9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9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9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5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513" type="#_x0000_t202" style="position:absolute;margin-left:8.35pt;margin-top:80.35pt;width:42.4pt;height:36pt;z-index:251656704">
            <v:textbox style="mso-next-textbox:#_x0000_s1513">
              <w:txbxContent>
                <w:p w:rsidR="000143EB" w:rsidRPr="00DE7E8A" w:rsidRDefault="000143EB" w:rsidP="004232B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ne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4" type="#_x0000_t202" style="position:absolute;margin-left:-46.5pt;margin-top:80.35pt;width:46pt;height:36pt;z-index:251655680">
            <v:textbox style="mso-next-textbox:#_x0000_s1514">
              <w:txbxContent>
                <w:p w:rsidR="000143EB" w:rsidRPr="00DE7E8A" w:rsidRDefault="000143EB" w:rsidP="004232B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ninea</w:t>
                  </w:r>
                </w:p>
              </w:txbxContent>
            </v:textbox>
          </v:shape>
        </w:pict>
      </w:r>
      <w:hyperlink r:id="rId8" w:history="1">
        <w:r w:rsidRPr="005667FC">
          <w:rPr>
            <w:rFonts w:ascii="Times New Roman" w:hAnsi="Times New Roman"/>
            <w:noProof/>
            <w:color w:val="0000FF"/>
            <w:sz w:val="24"/>
            <w:szCs w:val="24"/>
          </w:rPr>
          <w:pict>
            <v:shape id="Resim 3" o:spid="_x0000_i1026" type="#_x0000_t75" alt="http://t2.gstatic.com/images?q=tbn:ANd9GcTWW3i40RnK5M9qi2cOXE-iBf_vS8Tsd_jzVby6QgZ3I5pgT2dRtw" href="http://www.google.com.tr/url?sa=i&amp;source=images&amp;cd=&amp;cad=rja&amp;docid=LqlONB-pmi_kGM&amp;tbnid=wgOS0bgxL2DGgM:&amp;ved=0CAgQjRwwAA&amp;url=http://cevaplar.mynet.com/sorular-cevaplar/ak-sacli-tonton-nine-grenny/6042022&amp;ei=V5CdUrSaHKKg0QWJuoCoCQ&amp;psig=AFQjCNFvhm0rtR7M5jAKwwzV7KLTz2D-2g&amp;ust=13861442155476" style="width:57.75pt;height:78pt;visibility:visible" o:button="t">
              <v:fill o:detectmouseclick="t"/>
              <v:imagedata r:id="rId9" o:title=""/>
            </v:shape>
          </w:pict>
        </w:r>
      </w:hyperlink>
      <w:r>
        <w:rPr>
          <w:rFonts w:ascii="Hand writing Mutlu" w:hAnsi="Hand writing Mutlu"/>
          <w:b/>
          <w:noProof/>
          <w:sz w:val="52"/>
        </w:rPr>
        <w:t xml:space="preserve">     nine  </w:t>
      </w:r>
    </w:p>
    <w:p w:rsidR="000143EB" w:rsidRDefault="000143EB" w:rsidP="00682857">
      <w:pPr>
        <w:tabs>
          <w:tab w:val="left" w:pos="1890"/>
        </w:tabs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group id="_x0000_s1515" style="position:absolute;margin-left:50.75pt;margin-top:33.75pt;width:398.2pt;height:35pt;z-index:251672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555" type="#_x0000_t202" style="position:absolute;margin-left:-33.4pt;margin-top:21.85pt;width:65.45pt;height:36pt;z-index:251657728">
            <v:textbox style="mso-next-textbox:#_x0000_s1555">
              <w:txbxContent>
                <w:p w:rsidR="000143EB" w:rsidRPr="00DE7E8A" w:rsidRDefault="000143EB" w:rsidP="004232B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nine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52"/>
          <w:szCs w:val="52"/>
        </w:rPr>
        <w:t xml:space="preserve">      Ela nine   tane tane </w:t>
      </w:r>
      <w:r>
        <w:rPr>
          <w:rFonts w:ascii="Hand writing Mutlu" w:hAnsi="Hand writing Mutlu"/>
          <w:color w:val="FF0000"/>
          <w:sz w:val="52"/>
          <w:szCs w:val="52"/>
        </w:rPr>
        <w:t>na</w:t>
      </w:r>
      <w:r w:rsidRPr="001A3B49">
        <w:rPr>
          <w:rFonts w:ascii="Hand writing Mutlu" w:hAnsi="Hand writing Mutlu"/>
          <w:sz w:val="52"/>
          <w:szCs w:val="52"/>
        </w:rPr>
        <w:t>ne</w:t>
      </w:r>
      <w:r>
        <w:rPr>
          <w:rFonts w:ascii="Hand writing Mutlu" w:hAnsi="Hand writing Mutlu"/>
          <w:color w:val="FF0000"/>
          <w:sz w:val="52"/>
          <w:szCs w:val="52"/>
        </w:rPr>
        <w:t xml:space="preserve"> </w:t>
      </w:r>
      <w:r w:rsidRPr="001A3B49">
        <w:rPr>
          <w:rFonts w:ascii="Hand writing Mutlu" w:hAnsi="Hand writing Mutlu"/>
          <w:sz w:val="52"/>
          <w:szCs w:val="52"/>
        </w:rPr>
        <w:t>al</w:t>
      </w:r>
      <w:r>
        <w:rPr>
          <w:rFonts w:ascii="Hand writing Mutlu" w:hAnsi="Hand writing Mutlu"/>
          <w:sz w:val="52"/>
          <w:szCs w:val="52"/>
        </w:rPr>
        <w:t>.</w:t>
      </w:r>
    </w:p>
    <w:p w:rsidR="000143EB" w:rsidRPr="00E26BB5" w:rsidRDefault="000143EB" w:rsidP="00E26BB5">
      <w:pPr>
        <w:tabs>
          <w:tab w:val="left" w:pos="1890"/>
        </w:tabs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group id="_x0000_s1556" style="position:absolute;margin-left:-29.05pt;margin-top:19.85pt;width:489.05pt;height:35pt;z-index:251676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55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5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5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5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5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5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group id="_x0000_s1596" style="position:absolute;margin-left:-31.05pt;margin-top:63.8pt;width:494.85pt;height:35pt;z-index:251658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59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59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60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0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60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6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1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6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1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1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2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2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6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6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143EB" w:rsidRDefault="000143EB" w:rsidP="00682857">
      <w:pPr>
        <w:tabs>
          <w:tab w:val="left" w:pos="1890"/>
        </w:tabs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group id="_x0000_s1636" style="position:absolute;margin-left:-29.15pt;margin-top:49pt;width:494.85pt;height:35pt;z-index:251674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63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3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6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64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6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6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6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5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5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6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6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6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676" type="#_x0000_t202" style="position:absolute;margin-left:-12.15pt;margin-top:2.65pt;width:91.5pt;height:36pt;z-index:251664896">
            <v:textbox style="mso-next-textbox:#_x0000_s1676">
              <w:txbxContent>
                <w:p w:rsidR="000143EB" w:rsidRPr="00DE7E8A" w:rsidRDefault="000143EB" w:rsidP="00831C9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nane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77" type="#_x0000_t202" style="position:absolute;margin-left:38.2pt;margin-top:-40.85pt;width:42.4pt;height:36pt;z-index:251662848">
            <v:textbox style="mso-next-textbox:#_x0000_s1677">
              <w:txbxContent>
                <w:p w:rsidR="000143EB" w:rsidRPr="00E26BB5" w:rsidRDefault="000143EB" w:rsidP="00831C92">
                  <w:pP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r w:rsidRPr="00E26BB5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78" type="#_x0000_t202" style="position:absolute;margin-left:-26.25pt;margin-top:-40.85pt;width:50.45pt;height:36pt;z-index:251663872">
            <v:textbox style="mso-next-textbox:#_x0000_s1678">
              <w:txbxContent>
                <w:p w:rsidR="000143EB" w:rsidRPr="00DE7E8A" w:rsidRDefault="000143EB" w:rsidP="00831C9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E26BB5">
        <w:rPr>
          <w:rFonts w:ascii="Hand writing Mutlu" w:hAnsi="Hand writing Mutlu"/>
          <w:sz w:val="48"/>
          <w:szCs w:val="48"/>
        </w:rPr>
        <w:t>nane</w:t>
      </w:r>
      <w:r>
        <w:rPr>
          <w:rFonts w:ascii="Hand writing Mutlu" w:hAnsi="Hand writing Mutlu"/>
          <w:sz w:val="40"/>
          <w:szCs w:val="40"/>
        </w:rPr>
        <w:t xml:space="preserve">        </w:t>
      </w:r>
      <w:hyperlink r:id="rId10" w:history="1">
        <w:r w:rsidRPr="005667FC">
          <w:rPr>
            <w:rFonts w:ascii="Hand writing Mutlu" w:hAnsi="Hand writing Mutlu"/>
            <w:noProof/>
            <w:sz w:val="40"/>
            <w:szCs w:val="40"/>
          </w:rPr>
          <w:pict>
            <v:shape id="Resim 6" o:spid="_x0000_i1027" type="#_x0000_t75" alt="https://encrypted-tbn1.gstatic.com/images?q=tbn:ANd9GcT3HEkX6y7wB4It_cccOGuQd5DhEkgGKN2Ue7FYHvCTL8nG5jV9" href="http://www.google.com.tr/url?sa=i&amp;rct=j&amp;q=&amp;esrc=s&amp;frm=1&amp;source=images&amp;cd=&amp;cad=rja&amp;docid=Xrk988qAQGborM&amp;tbnid=LB71FAaqC3TV1M:&amp;ved=0CAUQjRw&amp;url=http://www.mhgida.com.tr/mhgida/urunler/shop-product-details/55/0&amp;ei=Y5OdUt7WHsrF0QXy_YC4Dg&amp;psig=AFQjCNFC3Xkmp__AzRKrGXHIi6QXg5mvaw&amp;ust=13861449805603" style="width:102pt;height:66.75pt;visibility:visible" o:button="t">
              <v:fill o:detectmouseclick="t"/>
              <v:imagedata r:id="rId11" o:title=""/>
            </v:shape>
          </w:pict>
        </w:r>
      </w:hyperlink>
    </w:p>
    <w:p w:rsidR="000143EB" w:rsidRDefault="000143EB" w:rsidP="00682857">
      <w:pPr>
        <w:tabs>
          <w:tab w:val="left" w:pos="1890"/>
        </w:tabs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group id="_x0000_s1679" style="position:absolute;margin-left:103.05pt;margin-top:45.35pt;width:354.5pt;height:35pt;z-index:2516659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68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8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6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6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8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68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6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9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6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0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0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0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0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0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1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7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group id="_x0000_s1719" style="position:absolute;margin-left:-29.15pt;margin-top:1pt;width:494.85pt;height:35pt;z-index:2516730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72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2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7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7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72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7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3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7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4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4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4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4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7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5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7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143EB" w:rsidRDefault="000143EB" w:rsidP="00682857">
      <w:pPr>
        <w:tabs>
          <w:tab w:val="left" w:pos="1890"/>
        </w:tabs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group id="_x0000_s1759" style="position:absolute;margin-left:98.85pt;margin-top:41.2pt;width:364.5pt;height:35pt;z-index:2516710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7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7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7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7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7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7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7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7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</w:rPr>
        <w:pict>
          <v:shape id="_x0000_s1799" type="#_x0000_t202" style="position:absolute;margin-left:41.45pt;margin-top:11.15pt;width:50.9pt;height:36pt;z-index:251668992">
            <v:textbox style="mso-next-textbox:#_x0000_s1799">
              <w:txbxContent>
                <w:p w:rsidR="000143EB" w:rsidRPr="00E26BB5" w:rsidRDefault="000143EB" w:rsidP="002F600D">
                  <w:pP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r w:rsidRPr="00E26BB5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00" type="#_x0000_t202" style="position:absolute;margin-left:-10.65pt;margin-top:11.15pt;width:42.4pt;height:36pt;z-index:251667968">
            <v:textbox style="mso-next-textbox:#_x0000_s1800">
              <w:txbxContent>
                <w:p w:rsidR="000143EB" w:rsidRPr="00DE7E8A" w:rsidRDefault="000143EB" w:rsidP="002F600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40"/>
          <w:szCs w:val="40"/>
        </w:rPr>
        <w:t xml:space="preserve">             ana</w:t>
      </w:r>
    </w:p>
    <w:p w:rsidR="000143EB" w:rsidRPr="007838D8" w:rsidRDefault="000143EB" w:rsidP="00682857">
      <w:pPr>
        <w:tabs>
          <w:tab w:val="left" w:pos="1890"/>
        </w:tabs>
        <w:rPr>
          <w:rFonts w:ascii="Hand writing Mutlu" w:hAnsi="Hand writing Mutlu"/>
          <w:sz w:val="40"/>
          <w:szCs w:val="40"/>
        </w:rPr>
      </w:pPr>
      <w:r>
        <w:rPr>
          <w:noProof/>
        </w:rPr>
        <w:pict>
          <v:shape id="_x0000_s1801" type="#_x0000_t202" style="position:absolute;margin-left:1.1pt;margin-top:6pt;width:73.85pt;height:36pt;z-index:251670016">
            <v:textbox style="mso-next-textbox:#_x0000_s1801">
              <w:txbxContent>
                <w:p w:rsidR="000143EB" w:rsidRPr="00DE7E8A" w:rsidRDefault="000143EB" w:rsidP="002F600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Pr="00E26BB5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na</w:t>
                  </w:r>
                </w:p>
              </w:txbxContent>
            </v:textbox>
          </v:shape>
        </w:pict>
      </w:r>
    </w:p>
    <w:p w:rsidR="000143EB" w:rsidRDefault="000143EB" w:rsidP="004232B6">
      <w:pPr>
        <w:tabs>
          <w:tab w:val="left" w:pos="1620"/>
        </w:tabs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802" type="#_x0000_t202" style="position:absolute;margin-left:-4.4pt;margin-top:55.85pt;width:401.7pt;height:29.25pt;z-index:251660800" strokecolor="white">
            <v:textbox style="mso-next-textbox:#_x0000_s1802">
              <w:txbxContent>
                <w:p w:rsidR="000143EB" w:rsidRPr="00072429" w:rsidRDefault="000143EB" w:rsidP="009871BC">
                  <w:pPr>
                    <w:rPr>
                      <w:rFonts w:ascii="Times New Roman" w:hAnsi="Times New Roman"/>
                      <w:color w:val="00B0F0"/>
                      <w:sz w:val="24"/>
                      <w:szCs w:val="24"/>
                    </w:rPr>
                  </w:pPr>
                  <w:r w:rsidRPr="00072429">
                    <w:rPr>
                      <w:rFonts w:ascii="Times New Roman" w:hAnsi="Times New Roman"/>
                      <w:color w:val="00B0F0"/>
                      <w:sz w:val="24"/>
                      <w:szCs w:val="24"/>
                    </w:rPr>
                    <w:t>Aşağıdaki cümleleri</w:t>
                  </w:r>
                  <w:r>
                    <w:rPr>
                      <w:rFonts w:ascii="Times New Roman" w:hAnsi="Times New Roman"/>
                      <w:color w:val="00B0F0"/>
                      <w:sz w:val="24"/>
                      <w:szCs w:val="24"/>
                    </w:rPr>
                    <w:t xml:space="preserve"> 10 </w:t>
                  </w:r>
                  <w:r w:rsidRPr="00072429">
                    <w:rPr>
                      <w:rFonts w:ascii="Times New Roman" w:hAnsi="Times New Roman"/>
                      <w:color w:val="00B0F0"/>
                      <w:sz w:val="24"/>
                      <w:szCs w:val="24"/>
                    </w:rPr>
                    <w:t xml:space="preserve">kere okuyalım, </w:t>
                  </w:r>
                  <w:r>
                    <w:rPr>
                      <w:rFonts w:ascii="Times New Roman" w:hAnsi="Times New Roman"/>
                      <w:color w:val="00B0F0"/>
                      <w:sz w:val="24"/>
                      <w:szCs w:val="24"/>
                    </w:rPr>
                    <w:t xml:space="preserve">deftere bakmadan </w:t>
                  </w:r>
                  <w:r w:rsidRPr="00072429">
                    <w:rPr>
                      <w:rFonts w:ascii="Times New Roman" w:hAnsi="Times New Roman"/>
                      <w:color w:val="00B0F0"/>
                      <w:sz w:val="24"/>
                      <w:szCs w:val="24"/>
                    </w:rPr>
                    <w:t>yazalım.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803" style="position:absolute;margin-left:-19.9pt;margin-top:9.9pt;width:474.55pt;height:35pt;z-index:2516669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">
            <v:shape id="Freeform 3" o:spid="_x0000_s18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PuFMQA&#10;AADcAAAADwAAAGRycy9kb3ducmV2LnhtbESPQWvCQBSE70L/w/IKvZlNLaQxugkiCL0UjLb3Z/aZ&#10;BLNv092tpv/eLRR6HGbmG2ZdTWYQV3K+t6zgOUlBEDdW99wq+Dju5jkIH5A1DpZJwQ95qMqH2RoL&#10;bW9c0/UQWhEh7AtU0IUwFlL6piODPrEjcfTO1hkMUbpWaoe3CDeDXKRpJg32HBc6HGnbUXM5fBsF&#10;79uNPO1frK6zz92lWWS1+3K1Uk+P02YFItAU/sN/7TetIF++wu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7h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0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dVc8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7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1HVXPCAAAA3AAAAA8A&#10;AAAAAAAAAAAAAAAAqgIAAGRycy9kb3ducmV2LnhtbFBLBQYAAAAABAAEAPoAAACZAwAAAAA=&#10;">
              <v:group id="Group 5" o:spid="_x0000_s180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  <v:rect id="Rectangle 6" o:spid="_x0000_s180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6JqcMA&#10;AADcAAAADwAAAGRycy9kb3ducmV2LnhtbERPz2vCMBS+D/Y/hDfwtqarILNrlDEc6MHB2u2w26N5&#10;ttXmpSSx1v9+OQgeP77fxXoyvRjJ+c6ygpckBUFcW91xo+Cn+nx+BeEDssbeMim4kof16vGhwFzb&#10;C3/TWIZGxBD2OSpoQxhyKX3dkkGf2IE4cgfrDIYIXSO1w0sMN73M0nQhDXYcG1oc6KOl+lSejYLf&#10;zd/4dcy6bDfWO1dt9vPraWClZk/T+xuIQFO4i2/urVawT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6Jq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0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IsMsYA&#10;AADcAAAADwAAAGRycy9kb3ducmV2LnhtbESPQWvCQBSE7wX/w/KE3urGFEpN3QQRhXqoUGMPvT2y&#10;r0k0+zbsbmP8926h4HGYmW+YZTGaTgzkfGtZwXyWgCCurG65VnAst0+vIHxA1thZJgVX8lDkk4cl&#10;Ztpe+JOGQ6hFhLDPUEETQp9J6auGDPqZ7Ymj92OdwRClq6V2eIlw08k0SV6kwZbjQoM9rRuqzodf&#10;o+Br8z3sT2mb7oZq58rNx/P13LNSj9Nx9QYi0Bju4f/2u1awSO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IsM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0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yRcUA&#10;AADcAAAADwAAAGRycy9kb3ducmV2LnhtbESPQWvCQBSE7wX/w/IEb3XTCFKjq5RiQQ8KNe3B2yP7&#10;mqRm34bdNcZ/7wqCx2FmvmEWq940oiPna8sK3sYJCOLC6ppLBT/51+s7CB+QNTaWScGVPKyWg5cF&#10;Ztpe+Ju6QyhFhLDPUEEVQptJ6YuKDPqxbYmj92edwRClK6V2eIlw08g0SabSYM1xocKWPisqToez&#10;UfC7Pnb7/7ROt12xdfl6N7meWlZqNOw/5iAC9eEZfrQ3WsEs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LJF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81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<v:shape id="Freeform 10" o:spid="_x0000_s18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1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<v:shape id="Freeform 17" o:spid="_x0000_s18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2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2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2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2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daMQA&#10;AADcAAAADwAAAGRycy9kb3ducmV2LnhtbESPwWrDMBBE74X8g9hCbo0UH0LrRjahENJLAk2TnDfW&#10;1jaxVkZSHfvvq0Khx2Fm3jDrcrSdGMiH1rGG5UKBIK6cabnWcPrcPj2DCBHZYOeYNEwUoCxmD2vM&#10;jbvzBw3HWIsE4ZCjhibGPpcyVA1ZDAvXEyfvy3mLMUlfS+PxnuC2k5lSK2mx5bTQYE9vDVW347fV&#10;cM0O01X5y3k3+cHuA152tcq0nj+Om1cQkcb4H/5rvxsNL9kSfs+k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j3Wj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2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shape id="Freeform 29" o:spid="_x0000_s18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3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<v:shape id="Freeform 36" o:spid="_x0000_s18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gb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IG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noProof/>
          <w:sz w:val="52"/>
          <w:szCs w:val="52"/>
        </w:rPr>
        <w:t xml:space="preserve">                        </w:t>
      </w:r>
    </w:p>
    <w:p w:rsidR="000143EB" w:rsidRDefault="000143EB" w:rsidP="004232B6">
      <w:pPr>
        <w:tabs>
          <w:tab w:val="left" w:pos="1620"/>
        </w:tabs>
        <w:rPr>
          <w:rFonts w:ascii="Hand writing Mutlu" w:hAnsi="Hand writing Mutlu"/>
          <w:sz w:val="40"/>
          <w:szCs w:val="40"/>
        </w:rPr>
      </w:pPr>
    </w:p>
    <w:p w:rsidR="000143EB" w:rsidRPr="00E26BB5" w:rsidRDefault="000143EB" w:rsidP="004232B6">
      <w:pPr>
        <w:tabs>
          <w:tab w:val="left" w:pos="1620"/>
        </w:tabs>
        <w:rPr>
          <w:rFonts w:ascii="Hand writing Mutlu" w:hAnsi="Hand writing Mutlu"/>
          <w:sz w:val="40"/>
          <w:szCs w:val="40"/>
        </w:rPr>
      </w:pPr>
      <w:r w:rsidRPr="00E26BB5">
        <w:rPr>
          <w:rFonts w:ascii="Hand writing Mutlu" w:hAnsi="Hand writing Mutlu"/>
          <w:sz w:val="40"/>
          <w:szCs w:val="40"/>
        </w:rPr>
        <w:t>Ana  tel tel nane al ellet</w:t>
      </w:r>
    </w:p>
    <w:p w:rsidR="000143EB" w:rsidRPr="00E26BB5" w:rsidRDefault="000143EB" w:rsidP="004232B6">
      <w:pPr>
        <w:tabs>
          <w:tab w:val="left" w:pos="1620"/>
        </w:tabs>
        <w:rPr>
          <w:rFonts w:ascii="Hand writing Mutlu" w:hAnsi="Hand writing Mutlu"/>
          <w:sz w:val="40"/>
          <w:szCs w:val="40"/>
        </w:rPr>
      </w:pPr>
      <w:r w:rsidRPr="00E26BB5">
        <w:rPr>
          <w:rFonts w:ascii="Hand writing Mutlu" w:hAnsi="Hand writing Mutlu"/>
          <w:sz w:val="40"/>
          <w:szCs w:val="40"/>
        </w:rPr>
        <w:t>Anne ete nane at.</w:t>
      </w:r>
    </w:p>
    <w:p w:rsidR="000143EB" w:rsidRDefault="000143EB" w:rsidP="004232B6">
      <w:pPr>
        <w:tabs>
          <w:tab w:val="left" w:pos="16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Atilla nine ile ata nane at.</w:t>
      </w:r>
    </w:p>
    <w:p w:rsidR="000143EB" w:rsidRDefault="000143EB" w:rsidP="004232B6">
      <w:pPr>
        <w:tabs>
          <w:tab w:val="left" w:pos="16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Tane tane </w:t>
      </w:r>
      <w:r w:rsidRPr="005667FC">
        <w:rPr>
          <w:rFonts w:ascii="Hand writing Mutlu" w:hAnsi="Hand writing Mutlu"/>
          <w:noProof/>
          <w:sz w:val="40"/>
          <w:szCs w:val="40"/>
        </w:rPr>
        <w:pict>
          <v:shape id="Resim 10" o:spid="_x0000_i1028" type="#_x0000_t75" style="width:41.25pt;height:33.75pt;visibility:visible">
            <v:imagedata r:id="rId12" o:title=""/>
          </v:shape>
        </w:pict>
      </w:r>
      <w:r>
        <w:rPr>
          <w:rFonts w:ascii="Hand writing Mutlu" w:hAnsi="Hand writing Mutlu"/>
          <w:sz w:val="40"/>
          <w:szCs w:val="40"/>
        </w:rPr>
        <w:t xml:space="preserve"> al Talat</w:t>
      </w:r>
      <w:r>
        <w:rPr>
          <w:rFonts w:ascii="Times New Roman" w:hAnsi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a at.</w:t>
      </w:r>
    </w:p>
    <w:p w:rsidR="000143EB" w:rsidRDefault="000143EB" w:rsidP="004232B6">
      <w:pPr>
        <w:tabs>
          <w:tab w:val="left" w:pos="16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Lale nine, lila atleti tele at.</w:t>
      </w:r>
    </w:p>
    <w:p w:rsidR="000143EB" w:rsidRDefault="000143EB" w:rsidP="004232B6">
      <w:pPr>
        <w:tabs>
          <w:tab w:val="left" w:pos="16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Anne, aile ile tatil etti.</w:t>
      </w:r>
    </w:p>
    <w:p w:rsidR="000143EB" w:rsidRDefault="000143EB" w:rsidP="004232B6">
      <w:pPr>
        <w:tabs>
          <w:tab w:val="left" w:pos="16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Nine ile anne el ele elli nane al.</w:t>
      </w:r>
    </w:p>
    <w:p w:rsidR="000143EB" w:rsidRPr="00DD28AE" w:rsidRDefault="000143EB" w:rsidP="004232B6">
      <w:pPr>
        <w:tabs>
          <w:tab w:val="left" w:pos="16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Atilla 1 tane </w:t>
      </w:r>
      <w:r w:rsidRPr="005667FC">
        <w:rPr>
          <w:rFonts w:ascii="Hand writing Mutlu" w:hAnsi="Hand writing Mutlu"/>
          <w:noProof/>
          <w:sz w:val="40"/>
          <w:szCs w:val="40"/>
        </w:rPr>
        <w:pict>
          <v:shape id="_x0000_i1029" type="#_x0000_t75" alt="images (1)" style="width:43.5pt;height:22.5pt;visibility:visible">
            <v:imagedata r:id="rId13" o:title=""/>
          </v:shape>
        </w:pict>
      </w:r>
      <w:r>
        <w:rPr>
          <w:rFonts w:ascii="Hand writing Mutlu" w:hAnsi="Hand writing Mutlu"/>
          <w:sz w:val="40"/>
          <w:szCs w:val="40"/>
        </w:rPr>
        <w:t xml:space="preserve"> itele. </w:t>
      </w:r>
      <w:hyperlink r:id="rId14" w:history="1">
        <w:r w:rsidRPr="005824BD">
          <w:rPr>
            <w:rStyle w:val="Hyperlink"/>
          </w:rPr>
          <w:t>www.sorubak.com</w:t>
        </w:r>
      </w:hyperlink>
    </w:p>
    <w:sectPr w:rsidR="000143EB" w:rsidRPr="00DD28AE" w:rsidSect="00010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3EB" w:rsidRDefault="000143EB" w:rsidP="004232B6">
      <w:pPr>
        <w:spacing w:after="0" w:line="240" w:lineRule="auto"/>
      </w:pPr>
      <w:r>
        <w:separator/>
      </w:r>
    </w:p>
  </w:endnote>
  <w:endnote w:type="continuationSeparator" w:id="0">
    <w:p w:rsidR="000143EB" w:rsidRDefault="000143EB" w:rsidP="00423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3EB" w:rsidRDefault="000143EB" w:rsidP="004232B6">
      <w:pPr>
        <w:spacing w:after="0" w:line="240" w:lineRule="auto"/>
      </w:pPr>
      <w:r>
        <w:separator/>
      </w:r>
    </w:p>
  </w:footnote>
  <w:footnote w:type="continuationSeparator" w:id="0">
    <w:p w:rsidR="000143EB" w:rsidRDefault="000143EB" w:rsidP="004232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C9A"/>
    <w:rsid w:val="00010D89"/>
    <w:rsid w:val="000143EB"/>
    <w:rsid w:val="000179E1"/>
    <w:rsid w:val="00072429"/>
    <w:rsid w:val="000E2D09"/>
    <w:rsid w:val="000E7AE6"/>
    <w:rsid w:val="00171C36"/>
    <w:rsid w:val="00173A2A"/>
    <w:rsid w:val="001A3B49"/>
    <w:rsid w:val="001C5D75"/>
    <w:rsid w:val="001D4DF7"/>
    <w:rsid w:val="00225616"/>
    <w:rsid w:val="00241F0F"/>
    <w:rsid w:val="002F600D"/>
    <w:rsid w:val="00323790"/>
    <w:rsid w:val="003378F6"/>
    <w:rsid w:val="00370BE7"/>
    <w:rsid w:val="0038589D"/>
    <w:rsid w:val="003B23C8"/>
    <w:rsid w:val="004232B6"/>
    <w:rsid w:val="00443EC4"/>
    <w:rsid w:val="004E2486"/>
    <w:rsid w:val="00517953"/>
    <w:rsid w:val="005451B4"/>
    <w:rsid w:val="005667FC"/>
    <w:rsid w:val="00576553"/>
    <w:rsid w:val="005824BD"/>
    <w:rsid w:val="00594033"/>
    <w:rsid w:val="005C4DFA"/>
    <w:rsid w:val="00624385"/>
    <w:rsid w:val="00682857"/>
    <w:rsid w:val="007838D8"/>
    <w:rsid w:val="00804B95"/>
    <w:rsid w:val="00831C92"/>
    <w:rsid w:val="008A3AAA"/>
    <w:rsid w:val="008D5F38"/>
    <w:rsid w:val="0090446E"/>
    <w:rsid w:val="0091597C"/>
    <w:rsid w:val="00962C9A"/>
    <w:rsid w:val="009871BC"/>
    <w:rsid w:val="009F3743"/>
    <w:rsid w:val="00A201E6"/>
    <w:rsid w:val="00A3738F"/>
    <w:rsid w:val="00A56DE3"/>
    <w:rsid w:val="00AA0E1D"/>
    <w:rsid w:val="00AC549C"/>
    <w:rsid w:val="00AD5435"/>
    <w:rsid w:val="00B46347"/>
    <w:rsid w:val="00B72F9A"/>
    <w:rsid w:val="00C80D3D"/>
    <w:rsid w:val="00C83D4A"/>
    <w:rsid w:val="00CF7DC5"/>
    <w:rsid w:val="00D11E26"/>
    <w:rsid w:val="00DD28AE"/>
    <w:rsid w:val="00DE7E8A"/>
    <w:rsid w:val="00E26BB5"/>
    <w:rsid w:val="00E32167"/>
    <w:rsid w:val="00E73555"/>
    <w:rsid w:val="00E90091"/>
    <w:rsid w:val="00EF543F"/>
    <w:rsid w:val="00F46EE5"/>
    <w:rsid w:val="00F83CF2"/>
    <w:rsid w:val="00F866E6"/>
    <w:rsid w:val="00FA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D8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62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C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23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2B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23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2B6"/>
    <w:rPr>
      <w:rFonts w:cs="Times New Roman"/>
    </w:rPr>
  </w:style>
  <w:style w:type="character" w:styleId="Hyperlink">
    <w:name w:val="Hyperlink"/>
    <w:basedOn w:val="DefaultParagraphFont"/>
    <w:uiPriority w:val="99"/>
    <w:rsid w:val="008D5F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06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6781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06785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06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06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067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067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067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067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067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06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6786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06781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06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067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067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067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067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067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067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06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67857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06782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06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06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067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067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067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067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067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06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06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06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06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06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067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source=images&amp;cd=&amp;cad=rja&amp;docid=LqlONB-pmi_kGM&amp;tbnid=wgOS0bgxL2DGgM:&amp;ved=0CAgQjRwwAA&amp;url=http://cevaplar.mynet.com/sorular-cevaplar/ak-sacli-tonton-nine-grenny/6042022&amp;ei=V5CdUrSaHKKg0QWJuoCoCQ&amp;psig=AFQjCNFvhm0rtR7M5jAKwwzV7KLTz2D-2g&amp;ust=1386144215547612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docid=8NImXgW2gBtSIM&amp;tbnid=fIHYYjtOulsk9M:&amp;ved=&amp;url=http://www.doraoyunlari.gen.tr/oyun/anne-boyama-oyunu.html&amp;ei=H4-dUsvsIcz40gWsrIEg&amp;bvm=bv.57155469,d.d2k&amp;psig=AFQjCNFovkOINspD40VSapbIqNetlvtX8g&amp;ust=1386143903751631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sa=i&amp;rct=j&amp;q=&amp;esrc=s&amp;frm=1&amp;source=images&amp;cd=&amp;cad=rja&amp;docid=Xrk988qAQGborM&amp;tbnid=LB71FAaqC3TV1M:&amp;ved=0CAUQjRw&amp;url=http://www.mhgida.com.tr/mhgida/urunler/shop-product-details/55/0&amp;ei=Y5OdUt7WHsrF0QXy_YC4Dg&amp;psig=AFQjCNFC3Xkmp__AzRKrGXHIi6QXg5mvaw&amp;ust=1386144980560355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2</Pages>
  <Words>213</Words>
  <Characters>1216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</dc:creator>
  <cp:keywords>www.sorubak.com</cp:keywords>
  <dc:description>www.sorubak.com</dc:description>
  <cp:lastModifiedBy>edanur</cp:lastModifiedBy>
  <cp:revision>39</cp:revision>
  <dcterms:created xsi:type="dcterms:W3CDTF">2013-11-27T08:30:00Z</dcterms:created>
  <dcterms:modified xsi:type="dcterms:W3CDTF">2013-12-08T17:08:00Z</dcterms:modified>
  <cp:category>www.sorubak.com</cp:category>
</cp:coreProperties>
</file>